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A3FA4" w14:textId="4B3FDFFD" w:rsidR="006B2F86" w:rsidRDefault="00AB4627" w:rsidP="00E71FC3">
      <w:pPr>
        <w:pStyle w:val="NoSpacing"/>
      </w:pPr>
      <w:r>
        <w:rPr>
          <w:u w:val="single"/>
        </w:rPr>
        <w:t xml:space="preserve">John </w:t>
      </w:r>
      <w:proofErr w:type="spellStart"/>
      <w:proofErr w:type="gramStart"/>
      <w:r>
        <w:rPr>
          <w:u w:val="single"/>
        </w:rPr>
        <w:t>St.LO</w:t>
      </w:r>
      <w:proofErr w:type="spellEnd"/>
      <w:proofErr w:type="gramEnd"/>
      <w:r>
        <w:t xml:space="preserve">      (fl.1455)</w:t>
      </w:r>
    </w:p>
    <w:p w14:paraId="6C80BDFB" w14:textId="7A341EDE" w:rsidR="00AB4627" w:rsidRDefault="00AB4627" w:rsidP="00E71FC3">
      <w:pPr>
        <w:pStyle w:val="NoSpacing"/>
      </w:pPr>
      <w:r>
        <w:t xml:space="preserve">of </w:t>
      </w:r>
      <w:proofErr w:type="spellStart"/>
      <w:r>
        <w:t>Gunnersby</w:t>
      </w:r>
      <w:proofErr w:type="spellEnd"/>
      <w:r>
        <w:t>, Lincolnshire.</w:t>
      </w:r>
    </w:p>
    <w:p w14:paraId="3C912D06" w14:textId="28791B1E" w:rsidR="00AB4627" w:rsidRDefault="00AB4627" w:rsidP="00E71FC3">
      <w:pPr>
        <w:pStyle w:val="NoSpacing"/>
      </w:pPr>
    </w:p>
    <w:p w14:paraId="491222DE" w14:textId="57D077BD" w:rsidR="00AB4627" w:rsidRDefault="00AB4627" w:rsidP="00E71FC3">
      <w:pPr>
        <w:pStyle w:val="NoSpacing"/>
      </w:pPr>
    </w:p>
    <w:p w14:paraId="738E665F" w14:textId="6C84A5BD" w:rsidR="00AB4627" w:rsidRDefault="00AB4627" w:rsidP="00E71FC3">
      <w:pPr>
        <w:pStyle w:val="NoSpacing"/>
      </w:pPr>
      <w:r>
        <w:t>Daughter:  Margaret(q.v.) = 1 William Copley(</w:t>
      </w:r>
      <w:proofErr w:type="gramStart"/>
      <w:r>
        <w:t>d.1490)(</w:t>
      </w:r>
      <w:proofErr w:type="gramEnd"/>
      <w:r>
        <w:t>q.v.).  (D.V.Y. I pp.17-8)</w:t>
      </w:r>
    </w:p>
    <w:p w14:paraId="37D73926" w14:textId="56B83973" w:rsidR="00AB4627" w:rsidRDefault="00AB4627" w:rsidP="00E71FC3">
      <w:pPr>
        <w:pStyle w:val="NoSpacing"/>
      </w:pPr>
    </w:p>
    <w:p w14:paraId="7480D807" w14:textId="0DEC69ED" w:rsidR="00AB4627" w:rsidRDefault="00AB4627" w:rsidP="00E71FC3">
      <w:pPr>
        <w:pStyle w:val="NoSpacing"/>
      </w:pPr>
    </w:p>
    <w:p w14:paraId="41A8536F" w14:textId="3BA39FC4" w:rsidR="00AB4627" w:rsidRPr="00AB4627" w:rsidRDefault="00AB4627" w:rsidP="00E71FC3">
      <w:pPr>
        <w:pStyle w:val="NoSpacing"/>
      </w:pPr>
      <w:r>
        <w:t>16 June 2018</w:t>
      </w:r>
      <w:bookmarkStart w:id="0" w:name="_GoBack"/>
      <w:bookmarkEnd w:id="0"/>
    </w:p>
    <w:sectPr w:rsidR="00AB4627" w:rsidRPr="00AB46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30D8C" w14:textId="77777777" w:rsidR="00AB4627" w:rsidRDefault="00AB4627" w:rsidP="00E71FC3">
      <w:pPr>
        <w:spacing w:after="0" w:line="240" w:lineRule="auto"/>
      </w:pPr>
      <w:r>
        <w:separator/>
      </w:r>
    </w:p>
  </w:endnote>
  <w:endnote w:type="continuationSeparator" w:id="0">
    <w:p w14:paraId="264D4C93" w14:textId="77777777" w:rsidR="00AB4627" w:rsidRDefault="00AB46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BD0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FC2C4" w14:textId="77777777" w:rsidR="00AB4627" w:rsidRDefault="00AB4627" w:rsidP="00E71FC3">
      <w:pPr>
        <w:spacing w:after="0" w:line="240" w:lineRule="auto"/>
      </w:pPr>
      <w:r>
        <w:separator/>
      </w:r>
    </w:p>
  </w:footnote>
  <w:footnote w:type="continuationSeparator" w:id="0">
    <w:p w14:paraId="5A4F7BC5" w14:textId="77777777" w:rsidR="00AB4627" w:rsidRDefault="00AB46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627"/>
    <w:rsid w:val="001A7C09"/>
    <w:rsid w:val="00577BD5"/>
    <w:rsid w:val="00656CBA"/>
    <w:rsid w:val="006A1F77"/>
    <w:rsid w:val="00733BE7"/>
    <w:rsid w:val="00AB462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51607"/>
  <w15:chartTrackingRefBased/>
  <w15:docId w15:val="{866404B3-1EEF-4998-87F5-BCD82072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2018-06-16T21:50:00Z</dcterms:created>
  <dcterms:modified xsi:type="dcterms:W3CDTF">2018-06-16T21:52:00Z</dcterms:modified>
</cp:coreProperties>
</file>